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AEBFB" w14:textId="23C10447" w:rsidR="006B2F86" w:rsidRDefault="001801E5" w:rsidP="00E71FC3">
      <w:pPr>
        <w:pStyle w:val="NoSpacing"/>
      </w:pPr>
      <w:r>
        <w:rPr>
          <w:u w:val="single"/>
        </w:rPr>
        <w:t>Robert OSBERN</w:t>
      </w:r>
      <w:r>
        <w:t xml:space="preserve">     (fl.1449)</w:t>
      </w:r>
    </w:p>
    <w:p w14:paraId="3ECDDFCD" w14:textId="7B0F844D" w:rsidR="001801E5" w:rsidRDefault="001801E5" w:rsidP="00E71FC3">
      <w:pPr>
        <w:pStyle w:val="NoSpacing"/>
      </w:pPr>
    </w:p>
    <w:p w14:paraId="1D536D18" w14:textId="248CF395" w:rsidR="001801E5" w:rsidRDefault="001801E5" w:rsidP="00E71FC3">
      <w:pPr>
        <w:pStyle w:val="NoSpacing"/>
      </w:pPr>
    </w:p>
    <w:p w14:paraId="4E696801" w14:textId="5D815419" w:rsidR="001801E5" w:rsidRDefault="001801E5" w:rsidP="00E71FC3">
      <w:pPr>
        <w:pStyle w:val="NoSpacing"/>
      </w:pPr>
      <w:r>
        <w:t xml:space="preserve">  6 Nov.1449</w:t>
      </w:r>
      <w:r>
        <w:tab/>
        <w:t xml:space="preserve">He was granted the Priory of Allerton </w:t>
      </w:r>
      <w:proofErr w:type="spellStart"/>
      <w:r>
        <w:t>Mauleverer</w:t>
      </w:r>
      <w:proofErr w:type="spellEnd"/>
      <w:r>
        <w:t>, Yorkshire, for life.</w:t>
      </w:r>
    </w:p>
    <w:p w14:paraId="45842995" w14:textId="7A470C55" w:rsidR="001801E5" w:rsidRDefault="001801E5" w:rsidP="00E71FC3">
      <w:pPr>
        <w:pStyle w:val="NoSpacing"/>
      </w:pPr>
      <w:r>
        <w:tab/>
      </w:r>
      <w:r>
        <w:tab/>
        <w:t>(P.R.O. ref. ALM/2)</w:t>
      </w:r>
    </w:p>
    <w:p w14:paraId="12B12213" w14:textId="3074FCDC" w:rsidR="001801E5" w:rsidRDefault="001801E5" w:rsidP="00E71FC3">
      <w:pPr>
        <w:pStyle w:val="NoSpacing"/>
      </w:pPr>
    </w:p>
    <w:p w14:paraId="1315421E" w14:textId="3196233C" w:rsidR="001801E5" w:rsidRDefault="001801E5" w:rsidP="00E71FC3">
      <w:pPr>
        <w:pStyle w:val="NoSpacing"/>
      </w:pPr>
    </w:p>
    <w:p w14:paraId="67D28053" w14:textId="119AE82C" w:rsidR="001801E5" w:rsidRPr="001801E5" w:rsidRDefault="001801E5" w:rsidP="00E71FC3">
      <w:pPr>
        <w:pStyle w:val="NoSpacing"/>
      </w:pPr>
      <w:r>
        <w:t>12 September 2019</w:t>
      </w:r>
      <w:bookmarkStart w:id="0" w:name="_GoBack"/>
      <w:bookmarkEnd w:id="0"/>
    </w:p>
    <w:sectPr w:rsidR="001801E5" w:rsidRPr="001801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205A1" w14:textId="77777777" w:rsidR="001801E5" w:rsidRDefault="001801E5" w:rsidP="00E71FC3">
      <w:pPr>
        <w:spacing w:after="0" w:line="240" w:lineRule="auto"/>
      </w:pPr>
      <w:r>
        <w:separator/>
      </w:r>
    </w:p>
  </w:endnote>
  <w:endnote w:type="continuationSeparator" w:id="0">
    <w:p w14:paraId="07FCC1B0" w14:textId="77777777" w:rsidR="001801E5" w:rsidRDefault="001801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FAF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BE561" w14:textId="77777777" w:rsidR="001801E5" w:rsidRDefault="001801E5" w:rsidP="00E71FC3">
      <w:pPr>
        <w:spacing w:after="0" w:line="240" w:lineRule="auto"/>
      </w:pPr>
      <w:r>
        <w:separator/>
      </w:r>
    </w:p>
  </w:footnote>
  <w:footnote w:type="continuationSeparator" w:id="0">
    <w:p w14:paraId="4746E5C0" w14:textId="77777777" w:rsidR="001801E5" w:rsidRDefault="001801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1E5"/>
    <w:rsid w:val="001801E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7AAFE"/>
  <w15:chartTrackingRefBased/>
  <w15:docId w15:val="{5A905CCB-3BB2-44FF-BC4A-5C9018E5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2019-09-12T19:03:00Z</dcterms:created>
  <dcterms:modified xsi:type="dcterms:W3CDTF">2019-09-12T19:05:00Z</dcterms:modified>
</cp:coreProperties>
</file>